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DADF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 w:rsidR="00A07E6C" w:rsidRPr="00A07E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07E6C" w:rsidRPr="00A07E6C">
          <w:rPr>
            <w:b/>
            <w:noProof/>
            <w:sz w:val="24"/>
          </w:rPr>
          <w:t>98</w:t>
        </w:r>
      </w:fldSimple>
      <w:fldSimple w:instr=" DOCPROPERTY  MtgTitle  \* MERGEFORMAT ">
        <w:r w:rsidR="00A07E6C" w:rsidRPr="00A07E6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07E6C" w:rsidRPr="00A07E6C">
          <w:rPr>
            <w:b/>
            <w:i/>
            <w:noProof/>
            <w:sz w:val="28"/>
          </w:rPr>
          <w:t>R4-2100563</w:t>
        </w:r>
      </w:fldSimple>
    </w:p>
    <w:p w14:paraId="7CB45193" w14:textId="1DFE6476" w:rsidR="001E41F3" w:rsidRDefault="006127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7E6C" w:rsidRPr="00A07E6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07E6C" w:rsidRPr="00A07E6C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07E6C" w:rsidRPr="00A07E6C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5F92B5" w:rsidR="001E41F3" w:rsidRPr="00410371" w:rsidRDefault="00612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7E6C" w:rsidRPr="00A07E6C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CDFAB" w:rsidR="001E41F3" w:rsidRPr="00410371" w:rsidRDefault="006127D5" w:rsidP="00D2221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7E6C" w:rsidRPr="00A07E6C">
                <w:rPr>
                  <w:b/>
                  <w:noProof/>
                  <w:sz w:val="28"/>
                </w:rPr>
                <w:t>0267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8D0E1" w:rsidR="001E41F3" w:rsidRPr="00410371" w:rsidRDefault="00612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7E6C" w:rsidRPr="00A07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0FE81" w:rsidR="001E41F3" w:rsidRPr="00410371" w:rsidRDefault="00612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7E6C" w:rsidRPr="00A07E6C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5BA803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18C97" w:rsidR="001E41F3" w:rsidRDefault="00612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7E6C">
                <w:t>CR for 38.104: Ultra high reliability BS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535AB" w:rsidR="001E41F3" w:rsidRDefault="00612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07E6C">
                <w:rPr>
                  <w:noProof/>
                </w:rPr>
                <w:t xml:space="preserve">Nokia, </w:t>
              </w:r>
              <w:r w:rsidR="00A07E6C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E8A9B5" w:rsidR="001E41F3" w:rsidRDefault="006127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07E6C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6214D2" w:rsidR="001E41F3" w:rsidRDefault="00612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07E6C">
                <w:rPr>
                  <w:noProof/>
                </w:rPr>
                <w:t>NR_L1enh</w:t>
              </w:r>
              <w:r w:rsidR="00A07E6C">
                <w:t>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10FE4" w:rsidR="001E41F3" w:rsidRDefault="00612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7E6C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BB7BF1" w:rsidR="001E41F3" w:rsidRDefault="00612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7E6C" w:rsidRPr="00A07E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E626" w:rsidR="001E41F3" w:rsidRDefault="00612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7E6C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BC4ECE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B7B95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Finalization of </w:t>
            </w:r>
            <w:r w:rsidR="00BE7276">
              <w:rPr>
                <w:noProof/>
              </w:rPr>
              <w:t>ultra high reliability</w:t>
            </w:r>
            <w:r>
              <w:rPr>
                <w:noProof/>
              </w:rPr>
              <w:t xml:space="preserve"> requirements</w:t>
            </w:r>
            <w:r w:rsidR="00BE727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FF9A5" w:rsidR="001E41F3" w:rsidRDefault="00BE7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announced that one company has discovered that their simulation results need to be updated.</w:t>
            </w:r>
            <w:r>
              <w:rPr>
                <w:noProof/>
              </w:rPr>
              <w:br/>
              <w:t>This CR will incorporate the resulting change of SNR requirements for ultra high reliability</w:t>
            </w:r>
            <w:r w:rsidR="006127D5">
              <w:rPr>
                <w:noProof/>
              </w:rPr>
              <w:t xml:space="preserve"> using a revision</w:t>
            </w:r>
            <w:r>
              <w:rPr>
                <w:noProof/>
              </w:rPr>
              <w:t>, once the results are available during the meeting.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62E78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NR_L1enh</w:t>
            </w:r>
            <w:r>
              <w:t xml:space="preserve">_URLLC </w:t>
            </w:r>
            <w:proofErr w:type="spellStart"/>
            <w:r w:rsidR="00BE7276">
              <w:t>demod</w:t>
            </w:r>
            <w:proofErr w:type="spellEnd"/>
            <w:r w:rsidR="00BE7276">
              <w:t xml:space="preserve"> requirement values will not fully reflect all companies’ final contributions.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1ED6D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6127D5">
              <w:rPr>
                <w:noProof/>
              </w:rPr>
              <w:t>6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80B84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19EA07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BB51B" w:rsidR="001E41F3" w:rsidRDefault="009E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128E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36EA9D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="008A128D">
              <w:t>7.8.1.1.3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89D480" w:rsidR="001E41F3" w:rsidRDefault="001E41F3">
      <w:pPr>
        <w:rPr>
          <w:noProof/>
        </w:rPr>
      </w:pPr>
    </w:p>
    <w:p w14:paraId="7D71CDBE" w14:textId="26B13A3D" w:rsidR="009E5EB0" w:rsidRPr="00825CF4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DA9EBE6" w14:textId="1ACB8F47" w:rsidR="009E5EB0" w:rsidRDefault="009E5EB0">
      <w:pPr>
        <w:rPr>
          <w:noProof/>
        </w:rPr>
      </w:pPr>
    </w:p>
    <w:p w14:paraId="71FC7916" w14:textId="77777777" w:rsidR="006127D5" w:rsidRPr="001234B7" w:rsidRDefault="006127D5" w:rsidP="006127D5">
      <w:pPr>
        <w:pStyle w:val="Heading4"/>
        <w:rPr>
          <w:rFonts w:eastAsia="Malgun Gothic"/>
        </w:rPr>
      </w:pPr>
      <w:bookmarkStart w:id="2" w:name="_Toc61177974"/>
      <w:bookmarkStart w:id="3" w:name="_Toc61178446"/>
      <w:r w:rsidRPr="001234B7">
        <w:rPr>
          <w:rFonts w:eastAsia="Malgun Gothic"/>
        </w:rPr>
        <w:t>8.2.6</w:t>
      </w:r>
      <w:r w:rsidRPr="001234B7">
        <w:rPr>
          <w:lang w:eastAsia="zh-CN"/>
        </w:rPr>
        <w:t>.2</w:t>
      </w:r>
      <w:r w:rsidRPr="001234B7">
        <w:rPr>
          <w:rFonts w:eastAsia="Malgun Gothic"/>
        </w:rPr>
        <w:tab/>
        <w:t>Minimum requirements</w:t>
      </w:r>
      <w:bookmarkEnd w:id="2"/>
      <w:bookmarkEnd w:id="3"/>
    </w:p>
    <w:p w14:paraId="7DBE43E3" w14:textId="77777777" w:rsidR="006127D5" w:rsidRPr="001234B7" w:rsidRDefault="006127D5" w:rsidP="006127D5">
      <w:r w:rsidRPr="001234B7">
        <w:t>The BLER shall be equal to or smaller than the BLER stated in tables 8.2.</w:t>
      </w:r>
      <w:r w:rsidRPr="001234B7">
        <w:rPr>
          <w:rFonts w:eastAsia="Malgun Gothic"/>
        </w:rPr>
        <w:t>6</w:t>
      </w:r>
      <w:r w:rsidRPr="001234B7">
        <w:t>.2-1 to 8.2.</w:t>
      </w:r>
      <w:r w:rsidRPr="001234B7">
        <w:rPr>
          <w:rFonts w:eastAsia="Malgun Gothic"/>
        </w:rPr>
        <w:t>6</w:t>
      </w:r>
      <w:r w:rsidRPr="001234B7">
        <w:t>.2-8 at the given SNR for 1Tx. FRCs are defined in annex A. Unless stated otherwise, the MIMO correlation matrices for the gNB are defined in annex G for low correlation.</w:t>
      </w:r>
    </w:p>
    <w:p w14:paraId="073F6842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8.2.6.2-1: Minimum requirements for PUSCH with 0.001%BLER, Type A,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01B96A7C" w14:textId="77777777" w:rsidTr="009445F4">
        <w:tc>
          <w:tcPr>
            <w:tcW w:w="1007" w:type="dxa"/>
          </w:tcPr>
          <w:p w14:paraId="268F6B25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670E22A3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2453A9E6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38A99880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5D4C25F6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4D5948CD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754AB2AB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4DB52DED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3AAFB4D7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48EC5C55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4136CA5F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6DFE889C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58CBC14E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1BC3B843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3E809D89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67285746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G-FR1-A3A-1</w:t>
            </w:r>
          </w:p>
        </w:tc>
        <w:tc>
          <w:tcPr>
            <w:tcW w:w="1134" w:type="dxa"/>
            <w:vAlign w:val="center"/>
          </w:tcPr>
          <w:p w14:paraId="11A915B7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1EB2B592" w14:textId="77777777" w:rsidR="006127D5" w:rsidRPr="001234B7" w:rsidRDefault="006127D5" w:rsidP="009445F4">
            <w:pPr>
              <w:pStyle w:val="TAC"/>
            </w:pPr>
            <w:r>
              <w:t>-5.1</w:t>
            </w:r>
          </w:p>
        </w:tc>
      </w:tr>
    </w:tbl>
    <w:p w14:paraId="2E9F0EDC" w14:textId="77777777" w:rsidR="006127D5" w:rsidRPr="001234B7" w:rsidRDefault="006127D5" w:rsidP="006127D5">
      <w:pPr>
        <w:rPr>
          <w:noProof/>
        </w:rPr>
      </w:pPr>
    </w:p>
    <w:p w14:paraId="2709C991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8.2.6.2-2: Minimum requirements for PUSCH with 0.001%BLER, Type A,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0E7251A6" w14:textId="77777777" w:rsidTr="009445F4">
        <w:tc>
          <w:tcPr>
            <w:tcW w:w="1007" w:type="dxa"/>
          </w:tcPr>
          <w:p w14:paraId="3D8689A1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6D5ACA0A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F05D8B1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2E56F045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584C451B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010405F0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2647599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330024E8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2794B1B6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0F0BBD2C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52B303D0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38A63517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5B4F9283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16B49FA8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2A5DB15F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676A4BF9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G-FR1-A3A-2</w:t>
            </w:r>
          </w:p>
        </w:tc>
        <w:tc>
          <w:tcPr>
            <w:tcW w:w="1134" w:type="dxa"/>
            <w:vAlign w:val="center"/>
          </w:tcPr>
          <w:p w14:paraId="73F16DB7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100AF2A7" w14:textId="77777777" w:rsidR="006127D5" w:rsidRPr="001234B7" w:rsidRDefault="006127D5" w:rsidP="009445F4">
            <w:pPr>
              <w:pStyle w:val="TAC"/>
            </w:pPr>
            <w:r>
              <w:t>-5.9</w:t>
            </w:r>
          </w:p>
        </w:tc>
      </w:tr>
    </w:tbl>
    <w:p w14:paraId="506505EB" w14:textId="77777777" w:rsidR="006127D5" w:rsidRPr="001234B7" w:rsidRDefault="006127D5" w:rsidP="006127D5">
      <w:pPr>
        <w:rPr>
          <w:noProof/>
        </w:rPr>
      </w:pPr>
    </w:p>
    <w:p w14:paraId="4EA0E668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8.2.6.2-3: Minimum requirements for PUSCH with 0.001%BLER, Type A,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5DE67C11" w14:textId="77777777" w:rsidTr="009445F4">
        <w:tc>
          <w:tcPr>
            <w:tcW w:w="1007" w:type="dxa"/>
          </w:tcPr>
          <w:p w14:paraId="0DB3FC0D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4CD93126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33F6203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719FD372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1B7FABC3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0BED0852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F64F946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7FBBB0D7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5E7C3412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654D265B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6E3276BC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2101ECFB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61ED1533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5F533252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15BE6A1B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44F93A04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G-FR1-A3A-3</w:t>
            </w:r>
          </w:p>
        </w:tc>
        <w:tc>
          <w:tcPr>
            <w:tcW w:w="1134" w:type="dxa"/>
            <w:vAlign w:val="center"/>
          </w:tcPr>
          <w:p w14:paraId="28338BBD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5C8494CB" w14:textId="77777777" w:rsidR="006127D5" w:rsidRPr="001234B7" w:rsidRDefault="006127D5" w:rsidP="009445F4">
            <w:pPr>
              <w:pStyle w:val="TAC"/>
            </w:pPr>
            <w:r>
              <w:t>-5.4</w:t>
            </w:r>
          </w:p>
        </w:tc>
      </w:tr>
    </w:tbl>
    <w:p w14:paraId="5BC55F80" w14:textId="77777777" w:rsidR="006127D5" w:rsidRPr="001234B7" w:rsidRDefault="006127D5" w:rsidP="006127D5">
      <w:pPr>
        <w:rPr>
          <w:noProof/>
        </w:rPr>
      </w:pPr>
    </w:p>
    <w:p w14:paraId="3DEDA7AA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8.2.6.2-4: Minimum requirements for PUSCH with 0.001%BLER, Type A,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5534B5BF" w14:textId="77777777" w:rsidTr="009445F4">
        <w:tc>
          <w:tcPr>
            <w:tcW w:w="1007" w:type="dxa"/>
          </w:tcPr>
          <w:p w14:paraId="6145E964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521789DA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6C1058F1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4A311335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57BAA342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2E15EE00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A58335E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44B76DEC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4C00C93B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01FA9070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622D4E01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7F167299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B37498D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330D6457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23CF2756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5D24DDE4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G-FR1-A3A-4</w:t>
            </w:r>
          </w:p>
        </w:tc>
        <w:tc>
          <w:tcPr>
            <w:tcW w:w="1134" w:type="dxa"/>
            <w:vAlign w:val="center"/>
          </w:tcPr>
          <w:p w14:paraId="6A6150E3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3269053C" w14:textId="77777777" w:rsidR="006127D5" w:rsidRPr="001234B7" w:rsidRDefault="006127D5" w:rsidP="009445F4">
            <w:pPr>
              <w:pStyle w:val="TAC"/>
            </w:pPr>
            <w:r>
              <w:t>-6.2</w:t>
            </w:r>
          </w:p>
        </w:tc>
      </w:tr>
    </w:tbl>
    <w:p w14:paraId="0483D0AA" w14:textId="77777777" w:rsidR="006127D5" w:rsidRPr="001234B7" w:rsidRDefault="006127D5" w:rsidP="006127D5">
      <w:pPr>
        <w:rPr>
          <w:noProof/>
        </w:rPr>
      </w:pPr>
    </w:p>
    <w:p w14:paraId="4FE8B12C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8.2.6.2-5: Minimum requirements for PUSCH with 0.001%BLER, Type B,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402F4922" w14:textId="77777777" w:rsidTr="009445F4">
        <w:tc>
          <w:tcPr>
            <w:tcW w:w="1007" w:type="dxa"/>
          </w:tcPr>
          <w:p w14:paraId="2CE1C449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6C33F0DE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1FAC7860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3692BAF1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361A6EA4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2F13612C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583956D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7408322A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79795E9B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34146E6C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71157BAF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6036DCB6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33BE20F0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20026377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16AEA2A0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44A19829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G-FR1-A3A-1</w:t>
            </w:r>
          </w:p>
        </w:tc>
        <w:tc>
          <w:tcPr>
            <w:tcW w:w="1134" w:type="dxa"/>
            <w:vAlign w:val="center"/>
          </w:tcPr>
          <w:p w14:paraId="0657340A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5A7420A0" w14:textId="77777777" w:rsidR="006127D5" w:rsidRPr="001234B7" w:rsidRDefault="006127D5" w:rsidP="009445F4">
            <w:pPr>
              <w:pStyle w:val="TAC"/>
            </w:pPr>
            <w:r>
              <w:t>-5.2</w:t>
            </w:r>
          </w:p>
        </w:tc>
      </w:tr>
    </w:tbl>
    <w:p w14:paraId="0EDCE5FA" w14:textId="77777777" w:rsidR="006127D5" w:rsidRPr="001234B7" w:rsidRDefault="006127D5" w:rsidP="006127D5">
      <w:pPr>
        <w:rPr>
          <w:noProof/>
        </w:rPr>
      </w:pPr>
    </w:p>
    <w:p w14:paraId="4B6F58E6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8.2.6.2-6: Minimum requirements for PUSCH with 0.001%BLER, Type B,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23ADC0D0" w14:textId="77777777" w:rsidTr="009445F4">
        <w:tc>
          <w:tcPr>
            <w:tcW w:w="1007" w:type="dxa"/>
          </w:tcPr>
          <w:p w14:paraId="09B2486C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7911B0C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34C75D99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5F5E7FEF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475EED5C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1FC4ADBA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5749811A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39EA95B1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777D7992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0B2D36C9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5BCABF42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0C181CB3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411AAB7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04CEDDFD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0F26EC89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634CEB08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G-FR1-A3A-2</w:t>
            </w:r>
          </w:p>
        </w:tc>
        <w:tc>
          <w:tcPr>
            <w:tcW w:w="1134" w:type="dxa"/>
            <w:vAlign w:val="center"/>
          </w:tcPr>
          <w:p w14:paraId="18E172A4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1BF7C42A" w14:textId="77777777" w:rsidR="006127D5" w:rsidRPr="001234B7" w:rsidRDefault="006127D5" w:rsidP="009445F4">
            <w:pPr>
              <w:pStyle w:val="TAC"/>
            </w:pPr>
            <w:r>
              <w:t>-5.9</w:t>
            </w:r>
          </w:p>
        </w:tc>
      </w:tr>
    </w:tbl>
    <w:p w14:paraId="609B60FC" w14:textId="77777777" w:rsidR="006127D5" w:rsidRPr="001234B7" w:rsidRDefault="006127D5" w:rsidP="006127D5">
      <w:pPr>
        <w:rPr>
          <w:noProof/>
        </w:rPr>
      </w:pPr>
    </w:p>
    <w:p w14:paraId="43E48494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lastRenderedPageBreak/>
        <w:t>Table 8.2.6.2-7: Minimum requirements for PUSCH with 0.001%BLER,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03691209" w14:textId="77777777" w:rsidTr="009445F4">
        <w:tc>
          <w:tcPr>
            <w:tcW w:w="1007" w:type="dxa"/>
          </w:tcPr>
          <w:p w14:paraId="30BF0439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2B11CC1C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64D019FF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1E8244F3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069BD4AE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233AC5BE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0C0DC26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21CA5448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6A1003A7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726FDFC0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70E59A1D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3356493D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04488FF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30485E54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63577F20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2EB4DAD3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G-FR1-A3A-3</w:t>
            </w:r>
          </w:p>
        </w:tc>
        <w:tc>
          <w:tcPr>
            <w:tcW w:w="1134" w:type="dxa"/>
            <w:vAlign w:val="center"/>
          </w:tcPr>
          <w:p w14:paraId="6B3B8F37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66F22485" w14:textId="77777777" w:rsidR="006127D5" w:rsidRPr="001234B7" w:rsidRDefault="006127D5" w:rsidP="009445F4">
            <w:pPr>
              <w:pStyle w:val="TAC"/>
            </w:pPr>
            <w:r>
              <w:t>-5.5</w:t>
            </w:r>
          </w:p>
        </w:tc>
      </w:tr>
    </w:tbl>
    <w:p w14:paraId="48E7B5FF" w14:textId="77777777" w:rsidR="006127D5" w:rsidRPr="001234B7" w:rsidRDefault="006127D5" w:rsidP="006127D5">
      <w:pPr>
        <w:rPr>
          <w:noProof/>
        </w:rPr>
      </w:pPr>
    </w:p>
    <w:p w14:paraId="7C3DCB2E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8.2.6.2-8: Minimum requirements for PUSCH with 0.001%BLER, Type B,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4368AE9A" w14:textId="77777777" w:rsidTr="009445F4">
        <w:tc>
          <w:tcPr>
            <w:tcW w:w="1007" w:type="dxa"/>
          </w:tcPr>
          <w:p w14:paraId="69A891DA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02F05900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99311B1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7A1A9216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68633E37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4256B74C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3C2A6FE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2D8D2395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1A9AE5A5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6990BD9C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21FF249C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542C4645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4190977D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631068C1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078FA5DC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2CDA920F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G-FR1-A3A-4</w:t>
            </w:r>
          </w:p>
        </w:tc>
        <w:tc>
          <w:tcPr>
            <w:tcW w:w="1134" w:type="dxa"/>
            <w:vAlign w:val="center"/>
          </w:tcPr>
          <w:p w14:paraId="58221893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2F15920D" w14:textId="77777777" w:rsidR="006127D5" w:rsidRPr="001234B7" w:rsidRDefault="006127D5" w:rsidP="009445F4">
            <w:pPr>
              <w:pStyle w:val="TAC"/>
            </w:pPr>
            <w:r>
              <w:t>-6.2</w:t>
            </w:r>
          </w:p>
        </w:tc>
      </w:tr>
    </w:tbl>
    <w:p w14:paraId="70C6EF0C" w14:textId="77777777" w:rsidR="006127D5" w:rsidRDefault="006127D5" w:rsidP="006127D5"/>
    <w:p w14:paraId="6B731BF3" w14:textId="3A041B36" w:rsidR="009E5EB0" w:rsidRDefault="009E5EB0">
      <w:pPr>
        <w:rPr>
          <w:noProof/>
        </w:rPr>
      </w:pPr>
    </w:p>
    <w:p w14:paraId="4804730D" w14:textId="5FCE895B" w:rsidR="009E5EB0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change&gt;&gt;</w:t>
      </w:r>
    </w:p>
    <w:p w14:paraId="4A94A9AD" w14:textId="443E417E" w:rsidR="009E5EB0" w:rsidRDefault="009E5EB0">
      <w:pPr>
        <w:rPr>
          <w:noProof/>
        </w:rPr>
      </w:pPr>
    </w:p>
    <w:bookmarkEnd w:id="0"/>
    <w:p w14:paraId="23634AFA" w14:textId="77777777" w:rsidR="009E5EB0" w:rsidRDefault="009E5EB0">
      <w:pPr>
        <w:rPr>
          <w:noProof/>
        </w:rPr>
      </w:pPr>
    </w:p>
    <w:sectPr w:rsidR="009E5E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EA9"/>
    <w:rsid w:val="0026004D"/>
    <w:rsid w:val="002640DD"/>
    <w:rsid w:val="00275D12"/>
    <w:rsid w:val="00284FEB"/>
    <w:rsid w:val="002860C4"/>
    <w:rsid w:val="002B5741"/>
    <w:rsid w:val="002E472E"/>
    <w:rsid w:val="00305409"/>
    <w:rsid w:val="0034319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27D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28D"/>
    <w:rsid w:val="008A45A6"/>
    <w:rsid w:val="008F3789"/>
    <w:rsid w:val="008F686C"/>
    <w:rsid w:val="009148DE"/>
    <w:rsid w:val="00920610"/>
    <w:rsid w:val="00941E30"/>
    <w:rsid w:val="009777D9"/>
    <w:rsid w:val="00985B52"/>
    <w:rsid w:val="00991B88"/>
    <w:rsid w:val="009A5753"/>
    <w:rsid w:val="009A579D"/>
    <w:rsid w:val="009E3297"/>
    <w:rsid w:val="009E5EB0"/>
    <w:rsid w:val="009F734F"/>
    <w:rsid w:val="00A07E6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139"/>
    <w:rsid w:val="00B968C8"/>
    <w:rsid w:val="00BA3EC5"/>
    <w:rsid w:val="00BA51D9"/>
    <w:rsid w:val="00BA7328"/>
    <w:rsid w:val="00BB5DFC"/>
    <w:rsid w:val="00BD279D"/>
    <w:rsid w:val="00BD6BB8"/>
    <w:rsid w:val="00BE7276"/>
    <w:rsid w:val="00C66BA2"/>
    <w:rsid w:val="00C95985"/>
    <w:rsid w:val="00CC5026"/>
    <w:rsid w:val="00CC68D0"/>
    <w:rsid w:val="00D03F9A"/>
    <w:rsid w:val="00D06D51"/>
    <w:rsid w:val="00D22214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E5EB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7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E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EA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57EA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57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4DBCD-AE42-446A-8368-A649AEDB6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16</cp:revision>
  <cp:lastPrinted>1899-12-31T23:00:00Z</cp:lastPrinted>
  <dcterms:created xsi:type="dcterms:W3CDTF">2020-02-03T08:32:00Z</dcterms:created>
  <dcterms:modified xsi:type="dcterms:W3CDTF">2021-01-14T20:38:00Z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R4-2100563</vt:lpwstr>
  </property>
  <property fmtid="{D5CDD505-2E9C-101B-9397-08002B2CF9AE}" pid="10" name="Spec#">
    <vt:lpwstr>38.104</vt:lpwstr>
  </property>
  <property fmtid="{D5CDD505-2E9C-101B-9397-08002B2CF9AE}" pid="11" name="Cr#">
    <vt:lpwstr>0267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for 38.104: Ultra high reliability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